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9148E7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9148E7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9148E7">
        <w:rPr>
          <w:rFonts w:ascii="Times New Roman" w:hAnsi="Times New Roman" w:cs="Times New Roman"/>
          <w:szCs w:val="24"/>
        </w:rPr>
        <w:t>]</w:t>
      </w:r>
    </w:p>
    <w:p w:rsidR="00A82161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>Лиц</w:t>
      </w:r>
      <w:r w:rsidR="00A82161">
        <w:t>ам</w:t>
      </w:r>
      <w:r>
        <w:t xml:space="preserve">, </w:t>
      </w:r>
    </w:p>
    <w:p w:rsidR="00A82161" w:rsidRDefault="00A82161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>отвечающим за корпоративное управление</w:t>
      </w:r>
    </w:p>
    <w:p w:rsidR="00707550" w:rsidRPr="00FC20F6" w:rsidRDefault="00707550" w:rsidP="00707550">
      <w:pPr>
        <w:pStyle w:val="affc"/>
        <w:spacing w:before="0" w:beforeAutospacing="0" w:after="0" w:afterAutospacing="0" w:line="288" w:lineRule="atLeast"/>
        <w:ind w:firstLine="540"/>
        <w:jc w:val="right"/>
        <w:rPr>
          <w:rFonts w:eastAsia="Calibri"/>
        </w:rPr>
      </w:pPr>
      <w:r w:rsidRPr="00FC20F6">
        <w:t>(</w:t>
      </w:r>
      <w:r w:rsidRPr="00FC20F6">
        <w:rPr>
          <w:rFonts w:eastAsia="Calibri"/>
        </w:rPr>
        <w:t xml:space="preserve">Совету директоров/ Наблюдательному совету/ </w:t>
      </w:r>
    </w:p>
    <w:p w:rsidR="00707550" w:rsidRPr="00FC20F6" w:rsidRDefault="00707550" w:rsidP="00707550">
      <w:pPr>
        <w:pStyle w:val="affc"/>
        <w:spacing w:before="0" w:beforeAutospacing="0" w:after="0" w:afterAutospacing="0" w:line="288" w:lineRule="atLeast"/>
        <w:ind w:firstLine="540"/>
        <w:jc w:val="right"/>
      </w:pPr>
      <w:r w:rsidRPr="00FC20F6">
        <w:rPr>
          <w:rFonts w:eastAsia="Calibri"/>
        </w:rPr>
        <w:t>Комитету по аудиту</w:t>
      </w:r>
      <w:r w:rsidRPr="00FC20F6">
        <w:rPr>
          <w:rFonts w:eastAsia="Calibri"/>
          <w:lang w:bidi="ru-RU"/>
        </w:rPr>
        <w:t>/ иное название ЛОКУ)</w:t>
      </w:r>
    </w:p>
    <w:p w:rsidR="009148E7" w:rsidRPr="00FC20F6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 w:rsidRPr="00FC20F6">
        <w:t>ФИО</w:t>
      </w:r>
      <w:r w:rsidR="00707550" w:rsidRPr="00FC20F6">
        <w:t xml:space="preserve"> руководителя ЛОКУ</w:t>
      </w:r>
    </w:p>
    <w:p w:rsidR="009148E7" w:rsidRP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  <w:rPr>
          <w:i/>
        </w:rPr>
      </w:pPr>
    </w:p>
    <w:p w:rsidR="00693A5D" w:rsidRPr="00691F6C" w:rsidRDefault="00693A5D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1E351B" w:rsidRPr="00691F6C" w:rsidRDefault="001E351B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Уважаемый</w:t>
      </w:r>
      <w:r w:rsidR="00BF3D93" w:rsidRPr="00F86691">
        <w:rPr>
          <w:rFonts w:ascii="Times New Roman" w:hAnsi="Times New Roman" w:cs="Times New Roman"/>
          <w:szCs w:val="24"/>
          <w:lang w:val="ru-RU"/>
        </w:rPr>
        <w:t xml:space="preserve"> 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[</w:t>
      </w:r>
      <w:r w:rsidR="00BF3D93" w:rsidRPr="00BF3D93">
        <w:rPr>
          <w:rFonts w:ascii="Times New Roman" w:hAnsi="Times New Roman" w:cs="Times New Roman"/>
          <w:i/>
          <w:szCs w:val="24"/>
          <w:lang w:val="ru-RU"/>
        </w:rPr>
        <w:t>Имя Отчество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]</w:t>
      </w:r>
      <w:r w:rsidRPr="00691F6C">
        <w:rPr>
          <w:rFonts w:ascii="Times New Roman" w:hAnsi="Times New Roman" w:cs="Times New Roman"/>
          <w:szCs w:val="24"/>
          <w:lang w:val="ru-RU"/>
        </w:rPr>
        <w:t>!</w:t>
      </w:r>
    </w:p>
    <w:p w:rsidR="005025BC" w:rsidRPr="00691F6C" w:rsidRDefault="005025B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9641CF" w:rsidRDefault="003B6EAB" w:rsidP="000D31BF">
      <w:pPr>
        <w:pStyle w:val="affc"/>
        <w:spacing w:before="0" w:beforeAutospacing="0" w:after="0" w:afterAutospacing="0" w:line="288" w:lineRule="atLeast"/>
        <w:jc w:val="both"/>
      </w:pPr>
      <w:r w:rsidRPr="00691F6C">
        <w:t xml:space="preserve">В связи с проведением </w:t>
      </w:r>
      <w:r w:rsidR="00691F6C">
        <w:t>аудита отчетности</w:t>
      </w:r>
      <w:r w:rsidRPr="00691F6C">
        <w:t xml:space="preserve"> </w:t>
      </w:r>
      <w:r w:rsidR="00BF3D93" w:rsidRPr="00F86691">
        <w:t>[</w:t>
      </w:r>
      <w:r w:rsidRPr="00691F6C">
        <w:rPr>
          <w:i/>
        </w:rPr>
        <w:t xml:space="preserve">полное наименование </w:t>
      </w:r>
      <w:r w:rsidR="00691F6C">
        <w:rPr>
          <w:i/>
        </w:rPr>
        <w:t>клиента</w:t>
      </w:r>
      <w:r w:rsidR="00BF3D93" w:rsidRPr="00F86691">
        <w:t xml:space="preserve">] </w:t>
      </w:r>
      <w:r w:rsidR="00691F6C">
        <w:t>за</w:t>
      </w:r>
      <w:r w:rsidR="00130B5E">
        <w:t xml:space="preserve"> 202Х </w:t>
      </w:r>
      <w:r w:rsidR="00691F6C">
        <w:t xml:space="preserve">год </w:t>
      </w:r>
      <w:r w:rsidRPr="00691F6C">
        <w:t xml:space="preserve">и на основании </w:t>
      </w:r>
      <w:r w:rsidR="00707550">
        <w:t>положений</w:t>
      </w:r>
      <w:r w:rsidRPr="00691F6C">
        <w:t xml:space="preserve"> </w:t>
      </w:r>
      <w:proofErr w:type="spellStart"/>
      <w:r w:rsidR="00707550" w:rsidRPr="00FC20F6">
        <w:t>п</w:t>
      </w:r>
      <w:r w:rsidR="00FC20F6" w:rsidRPr="00FC20F6">
        <w:t>п</w:t>
      </w:r>
      <w:proofErr w:type="spellEnd"/>
      <w:r w:rsidR="00FC20F6" w:rsidRPr="00FC20F6">
        <w:t>.</w:t>
      </w:r>
      <w:r w:rsidR="005D0D37" w:rsidRPr="00FC20F6">
        <w:t xml:space="preserve"> </w:t>
      </w:r>
      <w:r w:rsidR="009148E7" w:rsidRPr="00FC20F6">
        <w:t>3</w:t>
      </w:r>
      <w:r w:rsidR="00A82161" w:rsidRPr="00FC20F6">
        <w:t>9</w:t>
      </w:r>
      <w:r w:rsidR="005D0D37" w:rsidRPr="00FC20F6">
        <w:t xml:space="preserve"> МСА 240</w:t>
      </w:r>
      <w:r w:rsidR="00832BEA" w:rsidRPr="00FC20F6">
        <w:t xml:space="preserve"> «Обязанности аудитора в отношении недобросовестных действий при проведении аудита финансовой отчетности»</w:t>
      </w:r>
      <w:r w:rsidR="00707550" w:rsidRPr="00FC20F6">
        <w:t>, п. 4(</w:t>
      </w:r>
      <w:r w:rsidR="00707550" w:rsidRPr="00FC20F6">
        <w:rPr>
          <w:lang w:val="en-US"/>
        </w:rPr>
        <w:t>b</w:t>
      </w:r>
      <w:r w:rsidR="00707550" w:rsidRPr="00FC20F6">
        <w:t>) МСА 260</w:t>
      </w:r>
      <w:r w:rsidR="00832BEA" w:rsidRPr="00FC20F6">
        <w:t xml:space="preserve"> «Информационное взаимодействие с лицами, отвечающими за корпоративное управление»</w:t>
      </w:r>
      <w:r w:rsidR="00707550" w:rsidRPr="00FC20F6">
        <w:t>, п.19 МСА 315</w:t>
      </w:r>
      <w:r w:rsidR="00525A4B">
        <w:t xml:space="preserve"> </w:t>
      </w:r>
      <w:r w:rsidR="00832BEA">
        <w:t>«Выявление и оценка рисков существенного искажения»</w:t>
      </w:r>
      <w:r w:rsidR="005D0D37" w:rsidRPr="00F86691">
        <w:t xml:space="preserve"> </w:t>
      </w:r>
      <w:r w:rsidR="009641CF">
        <w:t xml:space="preserve">если вы располагаете информацией, просим нам направить </w:t>
      </w:r>
      <w:r w:rsidR="00A82161">
        <w:t>письменную информацию по следующим вопросам:</w:t>
      </w:r>
    </w:p>
    <w:p w:rsidR="0038794B" w:rsidRPr="0038794B" w:rsidRDefault="0038794B" w:rsidP="0038794B">
      <w:pPr>
        <w:rPr>
          <w:lang w:val="ru-RU"/>
        </w:rPr>
      </w:pPr>
      <w:r w:rsidRPr="0038794B">
        <w:rPr>
          <w:lang w:val="ru-RU"/>
        </w:rPr>
        <w:t xml:space="preserve">- о целях и стратегиях Общества и соответствующих бизнес-рисках, которые, могут привести </w:t>
      </w:r>
      <w:r w:rsidRPr="0038794B">
        <w:rPr>
          <w:b/>
          <w:lang w:val="ru-RU"/>
        </w:rPr>
        <w:t xml:space="preserve">к существенным искажениям бухгалтерской отчетности, </w:t>
      </w:r>
      <w:r w:rsidRPr="0038794B">
        <w:rPr>
          <w:lang w:val="ru-RU"/>
        </w:rPr>
        <w:t xml:space="preserve">либо о вопросах, которые, по вашему мнению, требуют особого внимания в ходе аудита, или областях, в отношении которых Вы попросили бы нас провести дополнительные процедуры, просим сообщить нам данную информацию. </w:t>
      </w:r>
    </w:p>
    <w:p w:rsidR="0038794B" w:rsidRDefault="0038794B" w:rsidP="0038794B">
      <w:pPr>
        <w:rPr>
          <w:lang w:val="ru-RU"/>
        </w:rPr>
      </w:pPr>
      <w:r w:rsidRPr="0038794B">
        <w:rPr>
          <w:lang w:val="ru-RU"/>
        </w:rPr>
        <w:t xml:space="preserve">Также мы будем признательны, если Вы сообщите нам </w:t>
      </w:r>
      <w:r w:rsidR="009641CF">
        <w:rPr>
          <w:lang w:val="ru-RU"/>
        </w:rPr>
        <w:t>свою позицию</w:t>
      </w:r>
      <w:r w:rsidR="00707550">
        <w:rPr>
          <w:lang w:val="ru-RU"/>
        </w:rPr>
        <w:t>:</w:t>
      </w:r>
    </w:p>
    <w:p w:rsidR="00707550" w:rsidRDefault="00707550" w:rsidP="00707550">
      <w:pPr>
        <w:pStyle w:val="affc"/>
        <w:spacing w:before="0" w:beforeAutospacing="0" w:after="0" w:afterAutospacing="0" w:line="288" w:lineRule="atLeast"/>
        <w:jc w:val="both"/>
      </w:pPr>
      <w:r>
        <w:t>- сформировало и поддерживает ли руководство культуру честности и этичного поведения под надзором лиц, отвечающих за корпоративное управление,</w:t>
      </w:r>
    </w:p>
    <w:p w:rsidR="00707550" w:rsidRPr="00FC20F6" w:rsidRDefault="004F622A" w:rsidP="00707550">
      <w:pPr>
        <w:pStyle w:val="affc"/>
        <w:spacing w:before="0" w:beforeAutospacing="0" w:after="0" w:afterAutospacing="0" w:line="288" w:lineRule="atLeast"/>
        <w:jc w:val="both"/>
      </w:pPr>
      <w:r w:rsidRPr="00FC20F6">
        <w:t>-участвовали ли вы в утверждении и одобрении аудиторской организации для проведения аудита,</w:t>
      </w:r>
    </w:p>
    <w:p w:rsidR="004F622A" w:rsidRPr="00CD0C99" w:rsidRDefault="0038794B" w:rsidP="0038794B">
      <w:pPr>
        <w:rPr>
          <w:rFonts w:ascii="Times New Roman" w:hAnsi="Times New Roman" w:cs="Times New Roman"/>
          <w:lang w:val="ru-RU"/>
        </w:rPr>
      </w:pPr>
      <w:r w:rsidRPr="00CD0C99">
        <w:rPr>
          <w:rFonts w:ascii="Times New Roman" w:hAnsi="Times New Roman" w:cs="Times New Roman"/>
          <w:lang w:val="ru-RU"/>
        </w:rPr>
        <w:t>- о Ваше</w:t>
      </w:r>
      <w:r w:rsidR="009641CF" w:rsidRPr="00CD0C99">
        <w:rPr>
          <w:rFonts w:ascii="Times New Roman" w:hAnsi="Times New Roman" w:cs="Times New Roman"/>
          <w:lang w:val="ru-RU"/>
        </w:rPr>
        <w:t>м положении</w:t>
      </w:r>
      <w:r w:rsidRPr="00CD0C99">
        <w:rPr>
          <w:rFonts w:ascii="Times New Roman" w:hAnsi="Times New Roman" w:cs="Times New Roman"/>
          <w:lang w:val="ru-RU"/>
        </w:rPr>
        <w:t xml:space="preserve">, осведомленности и действиях </w:t>
      </w:r>
      <w:r w:rsidRPr="00CD0C99">
        <w:rPr>
          <w:rFonts w:ascii="Times New Roman" w:hAnsi="Times New Roman" w:cs="Times New Roman"/>
          <w:b/>
          <w:lang w:val="ru-RU"/>
        </w:rPr>
        <w:t>в отношении системы внутреннего контроля</w:t>
      </w:r>
      <w:r w:rsidRPr="00CD0C99">
        <w:rPr>
          <w:rFonts w:ascii="Times New Roman" w:hAnsi="Times New Roman" w:cs="Times New Roman"/>
          <w:lang w:val="ru-RU"/>
        </w:rPr>
        <w:t xml:space="preserve"> Общества, включая информацию о том, как Вы осуществляете надзор за эффективностью системы внутреннего контроля и </w:t>
      </w:r>
      <w:r w:rsidRPr="00FC20F6">
        <w:rPr>
          <w:rFonts w:ascii="Times New Roman" w:hAnsi="Times New Roman" w:cs="Times New Roman"/>
          <w:lang w:val="ru-RU"/>
        </w:rPr>
        <w:t>за процессом подготовки годовой бухгалтерской отчетности</w:t>
      </w:r>
      <w:r w:rsidRPr="00CD0C99">
        <w:rPr>
          <w:rFonts w:ascii="Times New Roman" w:hAnsi="Times New Roman" w:cs="Times New Roman"/>
          <w:lang w:val="ru-RU"/>
        </w:rPr>
        <w:t>, а также в отношении выявления фактических или возмо</w:t>
      </w:r>
      <w:r w:rsidR="004F622A" w:rsidRPr="00CD0C99">
        <w:rPr>
          <w:rFonts w:ascii="Times New Roman" w:hAnsi="Times New Roman" w:cs="Times New Roman"/>
          <w:lang w:val="ru-RU"/>
        </w:rPr>
        <w:t>жных недобросовестных действий,</w:t>
      </w:r>
    </w:p>
    <w:p w:rsidR="00707550" w:rsidRDefault="00707550" w:rsidP="001C6A5D">
      <w:pPr>
        <w:pStyle w:val="affc"/>
        <w:spacing w:before="0" w:beforeAutospacing="0" w:after="0" w:afterAutospacing="0" w:line="288" w:lineRule="atLeast"/>
        <w:jc w:val="both"/>
      </w:pPr>
      <w:r>
        <w:t xml:space="preserve">- известно ли Вам о каких бы то ни было воздействующих </w:t>
      </w:r>
      <w:proofErr w:type="gramStart"/>
      <w:r>
        <w:t xml:space="preserve">на  </w:t>
      </w:r>
      <w:r w:rsidRPr="00F86691">
        <w:t>[</w:t>
      </w:r>
      <w:proofErr w:type="gramEnd"/>
      <w:r w:rsidRPr="00691F6C">
        <w:rPr>
          <w:i/>
        </w:rPr>
        <w:t xml:space="preserve">полное наименование </w:t>
      </w:r>
      <w:r>
        <w:rPr>
          <w:i/>
        </w:rPr>
        <w:t>клиента</w:t>
      </w:r>
      <w:r w:rsidRPr="00F86691">
        <w:t xml:space="preserve">] </w:t>
      </w:r>
      <w:r>
        <w:t xml:space="preserve">случаях реальных недобросовестных действиях, а также случаев подозрений и заявлений о недобросовестных действиях? </w:t>
      </w:r>
    </w:p>
    <w:p w:rsidR="0038794B" w:rsidRDefault="00707550" w:rsidP="001C6A5D">
      <w:pPr>
        <w:pStyle w:val="affc"/>
        <w:spacing w:before="0" w:beforeAutospacing="0" w:after="0" w:afterAutospacing="0" w:line="288" w:lineRule="atLeast"/>
        <w:jc w:val="both"/>
      </w:pPr>
      <w:r>
        <w:t>- просим выразить Ваше мнение относительно существования и уровня рисков недобросовестных действий.</w:t>
      </w:r>
    </w:p>
    <w:p w:rsidR="00175D97" w:rsidRPr="00832BEA" w:rsidRDefault="000D31BF" w:rsidP="000D31BF">
      <w:pPr>
        <w:pStyle w:val="affc"/>
        <w:spacing w:before="0" w:beforeAutospacing="0" w:after="0" w:afterAutospacing="0" w:line="288" w:lineRule="atLeast"/>
        <w:jc w:val="both"/>
      </w:pPr>
      <w:r>
        <w:t xml:space="preserve">Отсутствие ответа на данный запрос мы расценим, как факт того, что вы не располагаете запрошенными выше данными.  </w:t>
      </w:r>
    </w:p>
    <w:p w:rsidR="00A82161" w:rsidRPr="000D31BF" w:rsidRDefault="00175D97" w:rsidP="000D31BF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Ответы на запрашиваемую информацию просим предоставить за вашей подписью с указанием даты</w:t>
      </w:r>
      <w:r>
        <w:rPr>
          <w:rFonts w:ascii="Times New Roman" w:hAnsi="Times New Roman" w:cs="Times New Roman"/>
          <w:b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Cs w:val="24"/>
          <w:lang w:val="ru-RU"/>
        </w:rPr>
        <w:t>составления ответа.</w:t>
      </w:r>
    </w:p>
    <w:p w:rsidR="002C6202" w:rsidRDefault="002C6202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Ответ на наш запрос просим направлять </w:t>
      </w:r>
      <w:r w:rsidR="00227D42">
        <w:rPr>
          <w:rFonts w:ascii="Times New Roman" w:hAnsi="Times New Roman" w:cs="Times New Roman"/>
          <w:szCs w:val="24"/>
          <w:lang w:val="ru-RU"/>
        </w:rPr>
        <w:t>по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адрес</w:t>
      </w:r>
      <w:r w:rsidR="00227D42">
        <w:rPr>
          <w:rFonts w:ascii="Times New Roman" w:hAnsi="Times New Roman" w:cs="Times New Roman"/>
          <w:szCs w:val="24"/>
          <w:lang w:val="ru-RU"/>
        </w:rPr>
        <w:t>у</w:t>
      </w:r>
      <w:r w:rsidRPr="00691F6C">
        <w:rPr>
          <w:rFonts w:ascii="Times New Roman" w:hAnsi="Times New Roman" w:cs="Times New Roman"/>
          <w:szCs w:val="24"/>
          <w:lang w:val="ru-RU"/>
        </w:rPr>
        <w:t>:</w:t>
      </w:r>
      <w:r w:rsidR="00D07DD0" w:rsidRPr="00F86691">
        <w:rPr>
          <w:rFonts w:ascii="Times New Roman" w:hAnsi="Times New Roman" w:cs="Times New Roman"/>
          <w:szCs w:val="24"/>
          <w:lang w:val="ru-RU"/>
        </w:rPr>
        <w:t xml:space="preserve"> [</w:t>
      </w:r>
      <w:r w:rsidR="00D07DD0" w:rsidRPr="00BF3D93">
        <w:rPr>
          <w:rFonts w:ascii="Times New Roman" w:hAnsi="Times New Roman" w:cs="Times New Roman"/>
          <w:i/>
          <w:szCs w:val="24"/>
          <w:lang w:val="ru-RU"/>
        </w:rPr>
        <w:t>укажите адрес аудиторской организации</w:t>
      </w:r>
      <w:r w:rsidR="00D07DD0" w:rsidRPr="00F86691">
        <w:rPr>
          <w:rFonts w:ascii="Times New Roman" w:hAnsi="Times New Roman" w:cs="Times New Roman"/>
          <w:szCs w:val="24"/>
          <w:lang w:val="ru-RU"/>
        </w:rPr>
        <w:t>]</w:t>
      </w:r>
      <w:r w:rsidR="00D07DD0">
        <w:rPr>
          <w:rFonts w:ascii="Times New Roman" w:hAnsi="Times New Roman" w:cs="Times New Roman"/>
          <w:szCs w:val="24"/>
          <w:lang w:val="ru-RU"/>
        </w:rPr>
        <w:t>.</w:t>
      </w:r>
    </w:p>
    <w:p w:rsidR="001E6962" w:rsidRDefault="006418D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:rsidR="00FC20F6" w:rsidRDefault="00FC20F6" w:rsidP="00FC20F6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Руководитель задания по аудиту/Аудитор (подпись) ФИО</w:t>
      </w:r>
    </w:p>
    <w:p w:rsidR="00FC20F6" w:rsidRDefault="00FC20F6" w:rsidP="00FC20F6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  <w:r>
        <w:rPr>
          <w:rFonts w:ascii="Times New Roman" w:hAnsi="Times New Roman" w:cs="Times New Roman"/>
          <w:szCs w:val="24"/>
          <w:lang w:val="ru-RU"/>
        </w:rPr>
        <w:t>дата</w:t>
      </w:r>
    </w:p>
    <w:p w:rsidR="00FC20F6" w:rsidRDefault="00FC20F6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:rsidR="00707550" w:rsidRDefault="00707550" w:rsidP="00A5421E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bookmarkStart w:id="0" w:name="_GoBack"/>
      <w:bookmarkEnd w:id="0"/>
    </w:p>
    <w:p w:rsidR="00707550" w:rsidRPr="00A5421E" w:rsidRDefault="00707550" w:rsidP="00A5421E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</w:p>
    <w:sectPr w:rsidR="00707550" w:rsidRPr="00A5421E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229" w:rsidRDefault="000D4229" w:rsidP="006418DC">
      <w:r>
        <w:separator/>
      </w:r>
    </w:p>
    <w:p w:rsidR="000D4229" w:rsidRDefault="000D4229" w:rsidP="006418DC"/>
    <w:p w:rsidR="000D4229" w:rsidRDefault="000D4229"/>
  </w:endnote>
  <w:endnote w:type="continuationSeparator" w:id="0">
    <w:p w:rsidR="000D4229" w:rsidRDefault="000D4229" w:rsidP="006418DC">
      <w:r>
        <w:continuationSeparator/>
      </w:r>
    </w:p>
    <w:p w:rsidR="000D4229" w:rsidRDefault="000D4229" w:rsidP="006418DC"/>
    <w:p w:rsidR="000D4229" w:rsidRDefault="000D42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229" w:rsidRDefault="000D4229" w:rsidP="006418DC">
      <w:r>
        <w:separator/>
      </w:r>
    </w:p>
    <w:p w:rsidR="000D4229" w:rsidRDefault="000D4229" w:rsidP="006418DC"/>
    <w:p w:rsidR="000D4229" w:rsidRDefault="000D4229"/>
  </w:footnote>
  <w:footnote w:type="continuationSeparator" w:id="0">
    <w:p w:rsidR="000D4229" w:rsidRDefault="000D4229" w:rsidP="006418DC">
      <w:r>
        <w:continuationSeparator/>
      </w:r>
    </w:p>
    <w:p w:rsidR="000D4229" w:rsidRDefault="000D4229" w:rsidP="006418DC"/>
    <w:p w:rsidR="000D4229" w:rsidRDefault="000D422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6418DC"/>
  <w:p w:rsidR="00C7054B" w:rsidRDefault="00C705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C0D3895"/>
    <w:multiLevelType w:val="multilevel"/>
    <w:tmpl w:val="B05E84AC"/>
    <w:lvl w:ilvl="0">
      <w:start w:val="7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9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7"/>
  </w:num>
  <w:num w:numId="5">
    <w:abstractNumId w:val="21"/>
  </w:num>
  <w:num w:numId="6">
    <w:abstractNumId w:val="16"/>
  </w:num>
  <w:num w:numId="7">
    <w:abstractNumId w:val="19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20"/>
  </w:num>
  <w:num w:numId="17">
    <w:abstractNumId w:val="20"/>
  </w:num>
  <w:num w:numId="18">
    <w:abstractNumId w:val="13"/>
  </w:num>
  <w:num w:numId="19">
    <w:abstractNumId w:val="10"/>
  </w:num>
  <w:num w:numId="20">
    <w:abstractNumId w:val="18"/>
  </w:num>
  <w:num w:numId="21">
    <w:abstractNumId w:val="8"/>
  </w:num>
  <w:num w:numId="22">
    <w:abstractNumId w:val="14"/>
  </w:num>
  <w:num w:numId="23">
    <w:abstractNumId w:val="7"/>
  </w:num>
  <w:num w:numId="24">
    <w:abstractNumId w:val="15"/>
  </w:num>
  <w:num w:numId="2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24BF6"/>
    <w:rsid w:val="00025207"/>
    <w:rsid w:val="000272D3"/>
    <w:rsid w:val="00095775"/>
    <w:rsid w:val="000A70EE"/>
    <w:rsid w:val="000C0F54"/>
    <w:rsid w:val="000D31BF"/>
    <w:rsid w:val="000D4229"/>
    <w:rsid w:val="000D6774"/>
    <w:rsid w:val="0010270E"/>
    <w:rsid w:val="001240B3"/>
    <w:rsid w:val="001246FB"/>
    <w:rsid w:val="00130B5E"/>
    <w:rsid w:val="00154291"/>
    <w:rsid w:val="00163D3B"/>
    <w:rsid w:val="001747B8"/>
    <w:rsid w:val="001755FF"/>
    <w:rsid w:val="00175D97"/>
    <w:rsid w:val="00194928"/>
    <w:rsid w:val="001B4B8F"/>
    <w:rsid w:val="001C64A7"/>
    <w:rsid w:val="001C6A5D"/>
    <w:rsid w:val="001E31AA"/>
    <w:rsid w:val="001E351B"/>
    <w:rsid w:val="001E6962"/>
    <w:rsid w:val="001F4FBC"/>
    <w:rsid w:val="00201031"/>
    <w:rsid w:val="00207041"/>
    <w:rsid w:val="002123A1"/>
    <w:rsid w:val="00222B09"/>
    <w:rsid w:val="00227D42"/>
    <w:rsid w:val="0023782D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8794B"/>
    <w:rsid w:val="003A4329"/>
    <w:rsid w:val="003A5454"/>
    <w:rsid w:val="003B0127"/>
    <w:rsid w:val="003B6EAB"/>
    <w:rsid w:val="003F2363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456E"/>
    <w:rsid w:val="004C311F"/>
    <w:rsid w:val="004F040C"/>
    <w:rsid w:val="004F25A9"/>
    <w:rsid w:val="004F622A"/>
    <w:rsid w:val="005025BC"/>
    <w:rsid w:val="00521C2B"/>
    <w:rsid w:val="00525A4B"/>
    <w:rsid w:val="0052619E"/>
    <w:rsid w:val="00556983"/>
    <w:rsid w:val="00577B71"/>
    <w:rsid w:val="00584D87"/>
    <w:rsid w:val="005D0D37"/>
    <w:rsid w:val="005D5D54"/>
    <w:rsid w:val="005D7C2A"/>
    <w:rsid w:val="005E3071"/>
    <w:rsid w:val="005F2075"/>
    <w:rsid w:val="0061610E"/>
    <w:rsid w:val="006339BB"/>
    <w:rsid w:val="006418DC"/>
    <w:rsid w:val="00691F6C"/>
    <w:rsid w:val="00693963"/>
    <w:rsid w:val="00693A5D"/>
    <w:rsid w:val="006A2AE1"/>
    <w:rsid w:val="006A6933"/>
    <w:rsid w:val="006B7BC8"/>
    <w:rsid w:val="006D493B"/>
    <w:rsid w:val="006E6941"/>
    <w:rsid w:val="006F3658"/>
    <w:rsid w:val="00707550"/>
    <w:rsid w:val="00726DD5"/>
    <w:rsid w:val="0075724D"/>
    <w:rsid w:val="00764ECE"/>
    <w:rsid w:val="00773701"/>
    <w:rsid w:val="00775D45"/>
    <w:rsid w:val="00784BC8"/>
    <w:rsid w:val="007B2D1F"/>
    <w:rsid w:val="007B429D"/>
    <w:rsid w:val="007D4475"/>
    <w:rsid w:val="007D6DCB"/>
    <w:rsid w:val="00802ED9"/>
    <w:rsid w:val="00815A08"/>
    <w:rsid w:val="00832BEA"/>
    <w:rsid w:val="008676EF"/>
    <w:rsid w:val="008726DA"/>
    <w:rsid w:val="0089403F"/>
    <w:rsid w:val="00897F42"/>
    <w:rsid w:val="008C288E"/>
    <w:rsid w:val="009148E7"/>
    <w:rsid w:val="00916E95"/>
    <w:rsid w:val="00926C32"/>
    <w:rsid w:val="00943338"/>
    <w:rsid w:val="00945F43"/>
    <w:rsid w:val="00952D0F"/>
    <w:rsid w:val="009641CF"/>
    <w:rsid w:val="00981704"/>
    <w:rsid w:val="009935AE"/>
    <w:rsid w:val="009977F6"/>
    <w:rsid w:val="009A7386"/>
    <w:rsid w:val="009B5FA2"/>
    <w:rsid w:val="009D5C37"/>
    <w:rsid w:val="009E192E"/>
    <w:rsid w:val="00A11989"/>
    <w:rsid w:val="00A13FDD"/>
    <w:rsid w:val="00A3128B"/>
    <w:rsid w:val="00A459B6"/>
    <w:rsid w:val="00A5421E"/>
    <w:rsid w:val="00A54A17"/>
    <w:rsid w:val="00A76AD6"/>
    <w:rsid w:val="00A82161"/>
    <w:rsid w:val="00A90767"/>
    <w:rsid w:val="00AD2828"/>
    <w:rsid w:val="00AD41D5"/>
    <w:rsid w:val="00AE154E"/>
    <w:rsid w:val="00B01771"/>
    <w:rsid w:val="00B1129F"/>
    <w:rsid w:val="00B17870"/>
    <w:rsid w:val="00B32047"/>
    <w:rsid w:val="00B377CF"/>
    <w:rsid w:val="00B4039A"/>
    <w:rsid w:val="00B44FA0"/>
    <w:rsid w:val="00B72F82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3732"/>
    <w:rsid w:val="00C34ADC"/>
    <w:rsid w:val="00C40565"/>
    <w:rsid w:val="00C569CC"/>
    <w:rsid w:val="00C7054B"/>
    <w:rsid w:val="00CD0C99"/>
    <w:rsid w:val="00D07DD0"/>
    <w:rsid w:val="00D134F0"/>
    <w:rsid w:val="00D234A6"/>
    <w:rsid w:val="00D47A96"/>
    <w:rsid w:val="00D50E0A"/>
    <w:rsid w:val="00DA5D57"/>
    <w:rsid w:val="00DA6BC1"/>
    <w:rsid w:val="00DB2C91"/>
    <w:rsid w:val="00DC1235"/>
    <w:rsid w:val="00DC66D9"/>
    <w:rsid w:val="00DD5ECD"/>
    <w:rsid w:val="00DE73FF"/>
    <w:rsid w:val="00DF3A9B"/>
    <w:rsid w:val="00E05086"/>
    <w:rsid w:val="00E1098C"/>
    <w:rsid w:val="00E12E56"/>
    <w:rsid w:val="00E14110"/>
    <w:rsid w:val="00E26A61"/>
    <w:rsid w:val="00E60DD7"/>
    <w:rsid w:val="00E7075B"/>
    <w:rsid w:val="00EB0A99"/>
    <w:rsid w:val="00EC3D55"/>
    <w:rsid w:val="00EE1ABD"/>
    <w:rsid w:val="00EF4CA9"/>
    <w:rsid w:val="00EF5775"/>
    <w:rsid w:val="00F001AB"/>
    <w:rsid w:val="00F0057D"/>
    <w:rsid w:val="00F0513C"/>
    <w:rsid w:val="00F17825"/>
    <w:rsid w:val="00F2402F"/>
    <w:rsid w:val="00F341EB"/>
    <w:rsid w:val="00F57216"/>
    <w:rsid w:val="00F832D5"/>
    <w:rsid w:val="00F86691"/>
    <w:rsid w:val="00F97CE2"/>
    <w:rsid w:val="00FA4834"/>
    <w:rsid w:val="00FC20F6"/>
    <w:rsid w:val="00FC451E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70282E"/>
  <w15:docId w15:val="{58CBA43E-7717-4F66-874C-D1D70A4F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294337"/>
    <w:pPr>
      <w:spacing w:after="100" w:line="260" w:lineRule="atLeast"/>
      <w:jc w:val="both"/>
    </w:pPr>
    <w:rPr>
      <w:rFonts w:ascii="Garamond" w:hAnsi="Garamond" w:cs="Arial"/>
      <w:sz w:val="24"/>
      <w:lang w:val="en-GB"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link w:val="40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val="ru-RU"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val="ru-RU"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1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2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  <w:rPr>
      <w:rFonts w:cs="Times New Roman"/>
    </w:rPr>
  </w:style>
  <w:style w:type="paragraph" w:styleId="aff5">
    <w:name w:val="Signature"/>
    <w:basedOn w:val="a5"/>
    <w:rsid w:val="009935AE"/>
    <w:pPr>
      <w:spacing w:after="400"/>
      <w:jc w:val="left"/>
    </w:pPr>
    <w:rPr>
      <w:lang w:val="ru-RU"/>
    </w:rPr>
  </w:style>
  <w:style w:type="paragraph" w:customStyle="1" w:styleId="aff6">
    <w:name w:val="Кому"/>
    <w:basedOn w:val="a5"/>
    <w:unhideWhenUsed/>
    <w:qFormat/>
    <w:rsid w:val="00773701"/>
    <w:pPr>
      <w:jc w:val="right"/>
    </w:pPr>
    <w:rPr>
      <w:lang w:val="ru-RU"/>
    </w:r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  <w:lang w:val="ru-RU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  <w:lang w:val="ru-RU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paragraph" w:styleId="affc">
    <w:name w:val="Normal (Web)"/>
    <w:basedOn w:val="a5"/>
    <w:uiPriority w:val="99"/>
    <w:unhideWhenUsed/>
    <w:rsid w:val="009148E7"/>
    <w:pPr>
      <w:spacing w:before="100" w:beforeAutospacing="1" w:afterAutospacing="1" w:line="240" w:lineRule="auto"/>
      <w:jc w:val="left"/>
    </w:pPr>
    <w:rPr>
      <w:rFonts w:ascii="Times New Roman" w:hAnsi="Times New Roman" w:cs="Times New Roman"/>
      <w:szCs w:val="24"/>
      <w:lang w:val="ru-RU" w:eastAsia="ru-RU"/>
    </w:rPr>
  </w:style>
  <w:style w:type="character" w:customStyle="1" w:styleId="40">
    <w:name w:val="Заголовок 4 Знак"/>
    <w:basedOn w:val="a7"/>
    <w:link w:val="4"/>
    <w:semiHidden/>
    <w:rsid w:val="00707550"/>
    <w:rPr>
      <w:rFonts w:ascii="Arial" w:hAnsi="Arial" w:cs="Arial"/>
      <w:i/>
      <w:kern w:val="32"/>
      <w:szCs w:val="22"/>
      <w:lang w:val="en-GB" w:eastAsia="en-US"/>
    </w:rPr>
  </w:style>
  <w:style w:type="character" w:customStyle="1" w:styleId="24">
    <w:name w:val="Основной текст (2)_"/>
    <w:basedOn w:val="a7"/>
    <w:link w:val="25"/>
    <w:rsid w:val="004F622A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5"/>
    <w:link w:val="24"/>
    <w:rsid w:val="004F622A"/>
    <w:pPr>
      <w:widowControl w:val="0"/>
      <w:shd w:val="clear" w:color="auto" w:fill="FFFFFF"/>
      <w:spacing w:after="0" w:line="307" w:lineRule="exact"/>
      <w:jc w:val="right"/>
    </w:pPr>
    <w:rPr>
      <w:rFonts w:ascii="Times New Roman" w:hAnsi="Times New Roman" w:cs="Times New Roman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2A45-0B62-4C47-B5EA-A331FC11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222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cp:lastPrinted>2024-09-07T06:12:00Z</cp:lastPrinted>
  <dcterms:created xsi:type="dcterms:W3CDTF">2016-10-27T08:08:00Z</dcterms:created>
  <dcterms:modified xsi:type="dcterms:W3CDTF">2024-12-18T15:03:00Z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